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A0CBA" w14:textId="77777777" w:rsidR="00F3644F" w:rsidRDefault="00F3644F" w:rsidP="00F364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CLOBBE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41C6F8C9" w14:textId="77777777" w:rsidR="00F3644F" w:rsidRDefault="00F3644F" w:rsidP="00F364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432039" w14:textId="77777777" w:rsidR="00F3644F" w:rsidRDefault="00F3644F" w:rsidP="00F364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37DF14" w14:textId="77777777" w:rsidR="00F3644F" w:rsidRDefault="00F3644F" w:rsidP="00F364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May1430</w:t>
      </w:r>
      <w:r>
        <w:rPr>
          <w:rFonts w:ascii="Times New Roman" w:hAnsi="Times New Roman" w:cs="Times New Roman"/>
          <w:sz w:val="24"/>
          <w:szCs w:val="24"/>
        </w:rPr>
        <w:tab/>
        <w:t xml:space="preserve">Juliana </w:t>
      </w:r>
      <w:proofErr w:type="spellStart"/>
      <w:r>
        <w:rPr>
          <w:rFonts w:ascii="Times New Roman" w:hAnsi="Times New Roman" w:cs="Times New Roman"/>
          <w:sz w:val="24"/>
          <w:szCs w:val="24"/>
        </w:rPr>
        <w:t>Hewet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 made him a joint executor of her Will.</w:t>
      </w:r>
    </w:p>
    <w:p w14:paraId="4D760132" w14:textId="77777777" w:rsidR="00F3644F" w:rsidRDefault="00F3644F" w:rsidP="00F364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18A99D" w14:textId="77777777" w:rsidR="00F3644F" w:rsidRDefault="00F3644F" w:rsidP="00F3644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p.233)</w:t>
      </w:r>
    </w:p>
    <w:p w14:paraId="242FCCB2" w14:textId="77777777" w:rsidR="00F3644F" w:rsidRDefault="00F3644F" w:rsidP="00F364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CC8847" w14:textId="77777777" w:rsidR="00F3644F" w:rsidRDefault="00F3644F" w:rsidP="00F364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94EDCD" w14:textId="77777777" w:rsidR="00F3644F" w:rsidRDefault="00F3644F" w:rsidP="00F364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December 2021</w:t>
      </w:r>
    </w:p>
    <w:p w14:paraId="143EC6A1" w14:textId="21739B6E" w:rsidR="00F3644F" w:rsidRPr="00F3644F" w:rsidRDefault="00F3644F" w:rsidP="008206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916183" w14:textId="2AE5BA26" w:rsidR="0082069D" w:rsidRPr="0082069D" w:rsidRDefault="0082069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82069D" w:rsidRPr="008206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13B5B" w14:textId="77777777" w:rsidR="00F8639E" w:rsidRDefault="00F8639E" w:rsidP="009139A6">
      <w:r>
        <w:separator/>
      </w:r>
    </w:p>
  </w:endnote>
  <w:endnote w:type="continuationSeparator" w:id="0">
    <w:p w14:paraId="29DE860A" w14:textId="77777777" w:rsidR="00F8639E" w:rsidRDefault="00F863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817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FF7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9AB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5E5FF" w14:textId="77777777" w:rsidR="00F8639E" w:rsidRDefault="00F8639E" w:rsidP="009139A6">
      <w:r>
        <w:separator/>
      </w:r>
    </w:p>
  </w:footnote>
  <w:footnote w:type="continuationSeparator" w:id="0">
    <w:p w14:paraId="6CCC9D20" w14:textId="77777777" w:rsidR="00F8639E" w:rsidRDefault="00F863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996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0E1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C91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39E"/>
    <w:rsid w:val="0004440E"/>
    <w:rsid w:val="000666E0"/>
    <w:rsid w:val="000C7B03"/>
    <w:rsid w:val="002510B7"/>
    <w:rsid w:val="00447199"/>
    <w:rsid w:val="005C130B"/>
    <w:rsid w:val="007506B7"/>
    <w:rsid w:val="00761711"/>
    <w:rsid w:val="0082069D"/>
    <w:rsid w:val="00826F5C"/>
    <w:rsid w:val="009139A6"/>
    <w:rsid w:val="009448BB"/>
    <w:rsid w:val="00A3176C"/>
    <w:rsid w:val="00AE65F8"/>
    <w:rsid w:val="00B12882"/>
    <w:rsid w:val="00BA00AB"/>
    <w:rsid w:val="00CB3606"/>
    <w:rsid w:val="00CB4ED9"/>
    <w:rsid w:val="00EB3209"/>
    <w:rsid w:val="00F3644F"/>
    <w:rsid w:val="00F5287F"/>
    <w:rsid w:val="00F8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4FEC8"/>
  <w15:chartTrackingRefBased/>
  <w15:docId w15:val="{A9F8667A-12C7-420E-9E6F-6AC078945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49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2021-12-27T19:21:00Z</dcterms:created>
  <dcterms:modified xsi:type="dcterms:W3CDTF">2021-12-27T20:11:00Z</dcterms:modified>
</cp:coreProperties>
</file>